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513" w:rsidRPr="00702D74" w:rsidRDefault="00DA6513" w:rsidP="008B7A42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DA6513" w:rsidRPr="00702D74" w:rsidRDefault="00DA6513" w:rsidP="008B7A42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6513" w:rsidRDefault="00DA6513" w:rsidP="00702D74">
      <w:pPr>
        <w:jc w:val="center"/>
        <w:rPr>
          <w:rFonts w:ascii="Times New Roman" w:hAnsi="Times New Roman"/>
          <w:bCs/>
          <w:sz w:val="28"/>
          <w:szCs w:val="28"/>
        </w:rPr>
      </w:pPr>
      <w:r w:rsidRPr="00553803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</w:t>
      </w:r>
    </w:p>
    <w:p w:rsidR="00DA6513" w:rsidRDefault="00DA6513" w:rsidP="00702D7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6513" w:rsidRDefault="00DA6513" w:rsidP="00702D7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6513" w:rsidRDefault="00DA6513" w:rsidP="00702D7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6513" w:rsidRDefault="00DA6513" w:rsidP="00702D7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6513" w:rsidRDefault="00DA6513" w:rsidP="00702D7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6513" w:rsidRPr="00850331" w:rsidRDefault="00DA6513" w:rsidP="00702D74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Приложение № 1</w:t>
      </w:r>
      <w:r w:rsidRPr="00850331">
        <w:rPr>
          <w:rFonts w:ascii="Times New Roman" w:hAnsi="Times New Roman"/>
          <w:b/>
          <w:sz w:val="28"/>
          <w:szCs w:val="28"/>
        </w:rPr>
        <w:t>3</w:t>
      </w:r>
    </w:p>
    <w:p w:rsidR="00DA6513" w:rsidRPr="008B7A42" w:rsidRDefault="00DA6513" w:rsidP="00702D74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DA6513" w:rsidRPr="008B7A42" w:rsidRDefault="00DA6513" w:rsidP="00702D74">
      <w:pPr>
        <w:jc w:val="right"/>
        <w:rPr>
          <w:rFonts w:ascii="Times New Roman" w:hAnsi="Times New Roman"/>
          <w:b/>
          <w:sz w:val="28"/>
          <w:szCs w:val="28"/>
        </w:rPr>
      </w:pPr>
    </w:p>
    <w:p w:rsidR="00DA6513" w:rsidRPr="008B7A42" w:rsidRDefault="00DA6513" w:rsidP="00702D74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DA6513" w:rsidRPr="008B7A42" w:rsidRDefault="00DA6513" w:rsidP="00702D74">
      <w:pPr>
        <w:jc w:val="right"/>
        <w:rPr>
          <w:rFonts w:ascii="Times New Roman" w:hAnsi="Times New Roman"/>
          <w:b/>
          <w:sz w:val="28"/>
          <w:szCs w:val="28"/>
        </w:rPr>
      </w:pPr>
    </w:p>
    <w:p w:rsidR="00DA6513" w:rsidRPr="008B7A42" w:rsidRDefault="00DA6513" w:rsidP="00702D74">
      <w:pPr>
        <w:jc w:val="right"/>
        <w:rPr>
          <w:rFonts w:ascii="Times New Roman" w:hAnsi="Times New Roman"/>
          <w:b/>
          <w:sz w:val="28"/>
          <w:szCs w:val="28"/>
        </w:rPr>
      </w:pPr>
    </w:p>
    <w:p w:rsidR="00DA6513" w:rsidRPr="008B7A42" w:rsidRDefault="00DA6513" w:rsidP="00702D74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A6513" w:rsidRPr="008B7A42" w:rsidRDefault="00DA6513" w:rsidP="00702D74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A6513" w:rsidRPr="008B7A42" w:rsidRDefault="00DA6513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A6513" w:rsidRPr="008B7A42" w:rsidRDefault="00DA6513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A6513" w:rsidRPr="008B7A42" w:rsidRDefault="00DA6513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A6513" w:rsidRPr="008B7A42" w:rsidRDefault="00DA6513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A6513" w:rsidRPr="008B7A42" w:rsidRDefault="00DA6513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A6513" w:rsidRPr="008B7A42" w:rsidRDefault="00DA6513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A6513" w:rsidRPr="008B7A42" w:rsidRDefault="00DA6513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DA6513" w:rsidRPr="008B7A42" w:rsidRDefault="00DA6513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A6513" w:rsidRPr="008B7A42" w:rsidRDefault="00DA6513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A6513" w:rsidRPr="008B7A42" w:rsidRDefault="00DA6513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DA6513" w:rsidRPr="008B7A42" w:rsidRDefault="00DA6513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DA6513" w:rsidRPr="008B7A42" w:rsidRDefault="00DA6513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A6513" w:rsidRPr="008B7A42" w:rsidRDefault="00DA651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6513" w:rsidRPr="008B7A42" w:rsidRDefault="00DA651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6513" w:rsidRPr="008B7A42" w:rsidRDefault="00DA651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6513" w:rsidRPr="008B7A42" w:rsidRDefault="00DA651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6513" w:rsidRPr="008B7A42" w:rsidRDefault="00DA651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6513" w:rsidRPr="008B7A42" w:rsidRDefault="00DA651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6513" w:rsidRPr="008B7A42" w:rsidRDefault="00DA651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6513" w:rsidRPr="008B7A42" w:rsidRDefault="00DA651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6513" w:rsidRPr="008B7A42" w:rsidRDefault="00DA651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6513" w:rsidRPr="008B7A42" w:rsidRDefault="00DA651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6513" w:rsidRDefault="00DA651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6513" w:rsidRPr="008B7A42" w:rsidRDefault="00DA651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6513" w:rsidRDefault="00DA651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6513" w:rsidRDefault="00DA651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6513" w:rsidRPr="008B7A42" w:rsidRDefault="00DA6513" w:rsidP="00721B71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DA6513" w:rsidRPr="008B7A42" w:rsidRDefault="00DA6513" w:rsidP="008B7A42">
      <w:pPr>
        <w:pStyle w:val="BodyText"/>
        <w:rPr>
          <w:sz w:val="28"/>
          <w:szCs w:val="28"/>
          <w:lang w:eastAsia="en-GB"/>
        </w:rPr>
      </w:pPr>
    </w:p>
    <w:p w:rsidR="00DA6513" w:rsidRPr="008B7A42" w:rsidRDefault="00DA6513" w:rsidP="001D2FB8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DA6513" w:rsidRPr="007D54FF" w:rsidRDefault="00DA6513" w:rsidP="002843A0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DA6513" w:rsidRPr="008B7A42" w:rsidRDefault="00DA6513" w:rsidP="001D2FB8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DA6513" w:rsidRPr="008B7A42" w:rsidRDefault="00DA6513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DA6513" w:rsidRPr="008B7A42" w:rsidRDefault="00DA6513" w:rsidP="00AB656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DA6513" w:rsidRPr="00893F08" w:rsidRDefault="00DA6513" w:rsidP="008B7A42">
      <w:pPr>
        <w:pStyle w:val="BodyText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/>
      </w:tblPr>
      <w:tblGrid>
        <w:gridCol w:w="3423"/>
        <w:gridCol w:w="312"/>
        <w:gridCol w:w="5217"/>
      </w:tblGrid>
      <w:tr w:rsidR="00DA6513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</w:t>
            </w:r>
            <w:bookmarkStart w:id="4" w:name="_GoBack"/>
            <w:bookmarkEnd w:id="4"/>
            <w:r w:rsidRPr="008B7A42">
              <w:rPr>
                <w:rFonts w:ascii="Times New Roman" w:hAnsi="Times New Roman"/>
                <w:sz w:val="28"/>
                <w:szCs w:val="28"/>
              </w:rPr>
              <w:t>ударная маркировка</w:t>
            </w:r>
          </w:p>
        </w:tc>
      </w:tr>
      <w:tr w:rsidR="00DA651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DA651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DA651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DA651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DA651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DA651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DA651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DA651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металла: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DA651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DA6513" w:rsidRPr="008B7A42" w:rsidRDefault="00DA6513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DA6513" w:rsidRPr="008B7A42" w:rsidRDefault="00DA6513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DA6513" w:rsidRPr="008B7A42" w:rsidRDefault="00DA6513" w:rsidP="004E2E77">
      <w:pPr>
        <w:pStyle w:val="BodyText"/>
        <w:rPr>
          <w:sz w:val="28"/>
          <w:szCs w:val="28"/>
          <w:lang w:eastAsia="en-GB"/>
        </w:rPr>
      </w:pPr>
    </w:p>
    <w:p w:rsidR="00DA6513" w:rsidRPr="008B7A42" w:rsidRDefault="00DA6513" w:rsidP="00F6085A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DA6513" w:rsidRDefault="00DA6513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DA6513" w:rsidRPr="008B7A42" w:rsidRDefault="00DA6513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 xml:space="preserve">В зависимости от типа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DA6513" w:rsidRPr="008B7A42" w:rsidRDefault="00DA6513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DA6513" w:rsidRPr="008B7A42" w:rsidRDefault="00DA6513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6513" w:rsidRPr="008B7A42" w:rsidRDefault="00DA6513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6513" w:rsidRPr="008B7A42" w:rsidRDefault="00DA6513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6513" w:rsidRPr="008B7A42" w:rsidRDefault="00DA6513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6513" w:rsidRPr="008B7A42" w:rsidRDefault="00DA6513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6513" w:rsidRPr="008B7A42" w:rsidRDefault="00DA6513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6513" w:rsidRPr="008B7A42" w:rsidRDefault="00DA6513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6513" w:rsidRPr="008B7A42" w:rsidRDefault="00DA6513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6513" w:rsidRPr="008B7A42" w:rsidRDefault="00DA6513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6513" w:rsidRPr="008B7A42" w:rsidRDefault="00DA6513" w:rsidP="00F6085A">
      <w:pPr>
        <w:pStyle w:val="ListParagraph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6513" w:rsidRDefault="00DA6513" w:rsidP="008B7A4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A6513" w:rsidRPr="008B7A42" w:rsidRDefault="00DA6513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6513" w:rsidRDefault="00DA6513" w:rsidP="008B7A4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A6513" w:rsidRPr="008B7A42" w:rsidRDefault="00DA6513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6513" w:rsidRDefault="00DA6513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A6513" w:rsidRPr="008B7A42" w:rsidRDefault="00DA6513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6513" w:rsidRDefault="00DA6513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A6513" w:rsidRPr="008B7A42" w:rsidRDefault="00DA6513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6513" w:rsidRDefault="00DA6513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A6513" w:rsidRPr="008B7A42" w:rsidRDefault="00DA6513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6513" w:rsidRDefault="00DA6513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A6513" w:rsidRPr="008B7A42" w:rsidRDefault="00DA6513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6513" w:rsidRDefault="00DA6513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A6513" w:rsidRPr="008B7A42" w:rsidRDefault="00DA6513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6513" w:rsidRDefault="00DA6513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A6513" w:rsidRPr="008B7A42" w:rsidRDefault="00DA6513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6513" w:rsidRDefault="00DA6513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A6513" w:rsidRPr="008B7A42" w:rsidRDefault="00DA6513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6513" w:rsidRDefault="00DA6513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A6513" w:rsidRPr="008B7A42" w:rsidRDefault="00DA6513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6513" w:rsidRDefault="00DA6513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A6513" w:rsidRPr="008B7A42" w:rsidRDefault="00DA6513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6513" w:rsidRDefault="00DA6513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A6513" w:rsidRPr="008B7A42" w:rsidRDefault="00DA6513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6513" w:rsidRDefault="00DA6513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A6513" w:rsidRPr="008B7A42" w:rsidRDefault="00DA6513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6513" w:rsidRDefault="00DA6513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A6513" w:rsidRPr="008B7A42" w:rsidRDefault="00DA6513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6513" w:rsidRDefault="00DA6513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A6513" w:rsidRPr="008B7A42" w:rsidRDefault="00DA6513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651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6513" w:rsidRPr="008B7A42" w:rsidRDefault="00DA651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6513" w:rsidRDefault="00DA6513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DA6513" w:rsidRDefault="00DA6513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DA6513" w:rsidRPr="008B7A42" w:rsidRDefault="00DA6513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DA6513" w:rsidRPr="008B7A42" w:rsidSect="00F6085A">
          <w:footerReference w:type="default" r:id="rId7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DA6513" w:rsidRDefault="00DA6513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Состав этикетки, содержащей штрих-код.</w:t>
      </w:r>
    </w:p>
    <w:p w:rsidR="00DA6513" w:rsidRPr="008B7A42" w:rsidRDefault="00DA6513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DA6513" w:rsidRPr="008B7A42" w:rsidRDefault="00DA6513" w:rsidP="0013299D">
      <w:pPr>
        <w:pStyle w:val="ListParagraph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DA6513" w:rsidRPr="008B7A42" w:rsidRDefault="00DA651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DA6513" w:rsidRPr="008B7A42" w:rsidRDefault="00DA651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DA6513" w:rsidRPr="008B7A42" w:rsidRDefault="00DA6513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DA6513" w:rsidRDefault="00DA651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DA6513" w:rsidRPr="008B7A42" w:rsidRDefault="00DA6513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DA6513" w:rsidRPr="008B7A42" w:rsidRDefault="00DA6513" w:rsidP="0013299D">
      <w:pPr>
        <w:pStyle w:val="ListParagraph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DA6513" w:rsidRPr="008B7A42" w:rsidRDefault="00DA6513" w:rsidP="0013299D">
      <w:pPr>
        <w:pStyle w:val="ListParagraph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DA6513" w:rsidRPr="008B7A42" w:rsidRDefault="00DA651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DA6513" w:rsidRPr="008B7A42" w:rsidRDefault="00DA651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DA6513" w:rsidRPr="008B7A42" w:rsidRDefault="00DA6513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DA6513" w:rsidRPr="008B7A42" w:rsidRDefault="00DA6513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DA6513" w:rsidRPr="008B7A42" w:rsidRDefault="00DA651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DA6513" w:rsidRPr="008B7A42" w:rsidRDefault="00DA651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DA6513" w:rsidRPr="008B7A42" w:rsidRDefault="00DA651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DA6513" w:rsidRPr="008B7A42" w:rsidRDefault="00DA651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DA6513" w:rsidRPr="008B7A42" w:rsidRDefault="00DA651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DA6513" w:rsidRPr="008B7A42" w:rsidRDefault="00DA651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DA6513" w:rsidRPr="008B7A42" w:rsidRDefault="00DA651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DA6513" w:rsidRPr="008B7A42" w:rsidRDefault="00DA651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DA6513" w:rsidRPr="008B7A42" w:rsidRDefault="00DA651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DA6513" w:rsidRPr="008B7A42" w:rsidRDefault="00DA651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DA6513" w:rsidRPr="008B7A42" w:rsidRDefault="00DA651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DA6513" w:rsidRPr="008B7A42" w:rsidRDefault="00DA651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DA6513" w:rsidRPr="008B7A42" w:rsidRDefault="00DA651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DA6513" w:rsidRPr="00D16862" w:rsidRDefault="00DA6513" w:rsidP="001A5DDF">
      <w:pPr>
        <w:pStyle w:val="BodyText"/>
        <w:rPr>
          <w:sz w:val="28"/>
          <w:szCs w:val="28"/>
          <w:lang w:eastAsia="en-GB"/>
        </w:rPr>
      </w:pPr>
    </w:p>
    <w:p w:rsidR="00DA6513" w:rsidRDefault="00DA6513" w:rsidP="007859A0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DA6513" w:rsidRPr="00D16862" w:rsidRDefault="00DA6513" w:rsidP="008B7A42">
      <w:pPr>
        <w:pStyle w:val="BodyText"/>
        <w:rPr>
          <w:sz w:val="28"/>
          <w:szCs w:val="28"/>
          <w:lang w:eastAsia="en-GB"/>
        </w:rPr>
      </w:pPr>
    </w:p>
    <w:p w:rsidR="00DA6513" w:rsidRPr="008B7A42" w:rsidRDefault="00DA6513" w:rsidP="008B7A42">
      <w:pPr>
        <w:pStyle w:val="ListParagraph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DA6513" w:rsidRPr="008B7A42" w:rsidRDefault="00DA6513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DA6513" w:rsidRPr="008B7A42" w:rsidRDefault="00DA6513" w:rsidP="008B7A42">
      <w:pPr>
        <w:tabs>
          <w:tab w:val="left" w:pos="851"/>
        </w:tabs>
        <w:spacing w:before="120"/>
        <w:ind w:left="360" w:firstLine="1767"/>
        <w:jc w:val="both"/>
        <w:rPr>
          <w:rStyle w:val="Emphasis"/>
          <w:i w:val="0"/>
          <w:sz w:val="28"/>
          <w:szCs w:val="28"/>
          <w:lang w:eastAsia="en-GB"/>
        </w:rPr>
      </w:pPr>
      <w:r w:rsidRPr="00171974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75pt;height:102pt;visibility:visible" o:bordertopcolor="black" o:borderleftcolor="black" o:borderbottomcolor="black" o:borderrightcolor="black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DA6513" w:rsidRPr="008B7A42" w:rsidRDefault="00DA6513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DA6513" w:rsidRPr="008B7A42" w:rsidRDefault="00DA6513" w:rsidP="008B7A42">
      <w:pPr>
        <w:pStyle w:val="ListParagraph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DA6513" w:rsidRPr="008B7A42" w:rsidRDefault="00DA6513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DA6513" w:rsidRPr="008B7A42" w:rsidRDefault="00DA6513" w:rsidP="001A5DDF">
      <w:pPr>
        <w:tabs>
          <w:tab w:val="left" w:pos="851"/>
        </w:tabs>
        <w:spacing w:before="120"/>
        <w:ind w:left="2127"/>
        <w:jc w:val="both"/>
        <w:rPr>
          <w:rStyle w:val="Emphasis"/>
          <w:i w:val="0"/>
          <w:sz w:val="28"/>
          <w:szCs w:val="28"/>
          <w:lang w:eastAsia="en-GB"/>
        </w:rPr>
      </w:pPr>
      <w:r w:rsidRPr="00171974">
        <w:rPr>
          <w:noProof/>
          <w:sz w:val="28"/>
          <w:szCs w:val="28"/>
        </w:rPr>
        <w:pict>
          <v:shape id="Рисунок 11" o:spid="_x0000_i1026" type="#_x0000_t75" style="width:390.75pt;height:216.75pt;visibility:visible">
            <v:imagedata r:id="rId9" o:title=""/>
          </v:shape>
        </w:pict>
      </w:r>
    </w:p>
    <w:p w:rsidR="00DA6513" w:rsidRDefault="00DA6513" w:rsidP="00CA25B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DA6513" w:rsidRDefault="00DA6513" w:rsidP="00D16862">
      <w:pPr>
        <w:pStyle w:val="BodyText"/>
        <w:rPr>
          <w:sz w:val="28"/>
          <w:szCs w:val="28"/>
          <w:lang w:val="en-US" w:eastAsia="en-GB"/>
        </w:rPr>
      </w:pPr>
    </w:p>
    <w:p w:rsidR="00DA6513" w:rsidRDefault="00DA6513" w:rsidP="00D16862">
      <w:pPr>
        <w:pStyle w:val="BodyText"/>
        <w:rPr>
          <w:sz w:val="28"/>
          <w:szCs w:val="28"/>
          <w:lang w:val="en-US" w:eastAsia="en-GB"/>
        </w:rPr>
      </w:pPr>
    </w:p>
    <w:p w:rsidR="00DA6513" w:rsidRPr="00DB4BEF" w:rsidRDefault="00DA6513" w:rsidP="00D16862">
      <w:pPr>
        <w:pStyle w:val="BodyText"/>
        <w:rPr>
          <w:sz w:val="28"/>
          <w:szCs w:val="28"/>
          <w:lang w:val="en-US" w:eastAsia="en-GB"/>
        </w:rPr>
      </w:pPr>
    </w:p>
    <w:p w:rsidR="00DA6513" w:rsidRDefault="00DA6513" w:rsidP="00CA25B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DA6513" w:rsidRPr="00D16862" w:rsidRDefault="00DA6513" w:rsidP="008B7A42">
      <w:pPr>
        <w:pStyle w:val="BodyText"/>
        <w:rPr>
          <w:sz w:val="28"/>
          <w:szCs w:val="28"/>
          <w:lang w:eastAsia="en-GB"/>
        </w:rPr>
      </w:pPr>
    </w:p>
    <w:p w:rsidR="00DA6513" w:rsidRPr="008B7A42" w:rsidRDefault="00DA6513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DA6513" w:rsidRPr="008B7A42" w:rsidRDefault="00DA6513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DA6513" w:rsidRPr="008B7A42" w:rsidRDefault="00DA6513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DA6513" w:rsidRPr="008B7A42" w:rsidRDefault="00DA6513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DA6513" w:rsidRPr="008B7A42" w:rsidRDefault="00DA6513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DA6513" w:rsidRPr="008B7A42" w:rsidRDefault="00DA6513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DA6513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DA6513" w:rsidRPr="008B7A42" w:rsidRDefault="00DA6513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A6513" w:rsidRPr="008B7A42" w:rsidRDefault="00DA6513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DA6513" w:rsidRPr="008B7A42" w:rsidTr="008B7A42">
        <w:trPr>
          <w:trHeight w:val="1938"/>
          <w:jc w:val="center"/>
        </w:trPr>
        <w:tc>
          <w:tcPr>
            <w:tcW w:w="4965" w:type="dxa"/>
          </w:tcPr>
          <w:p w:rsidR="00DA6513" w:rsidRPr="008B7A42" w:rsidRDefault="00DA6513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DA6513" w:rsidRPr="008B7A42" w:rsidRDefault="00DA6513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DA6513" w:rsidRPr="008B7A42" w:rsidRDefault="00DA6513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DA6513" w:rsidRPr="008B7A42" w:rsidRDefault="00DA6513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DA6513" w:rsidRPr="008B7A42" w:rsidRDefault="00DA6513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DA6513" w:rsidRPr="008B7A42" w:rsidRDefault="00DA6513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DA6513" w:rsidRPr="008B7A42" w:rsidRDefault="00DA6513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DA6513" w:rsidRPr="008B7A42" w:rsidRDefault="00DA6513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DA6513" w:rsidRPr="008B7A42" w:rsidRDefault="00DA6513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DA6513" w:rsidRPr="008B7A42" w:rsidRDefault="00DA6513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DA6513" w:rsidRPr="008B7A42" w:rsidRDefault="00DA6513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DA6513" w:rsidRPr="008B7A42" w:rsidRDefault="00DA6513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DA6513" w:rsidRPr="008B7A42" w:rsidRDefault="00DA6513" w:rsidP="008B7A42">
      <w:pPr>
        <w:jc w:val="both"/>
        <w:rPr>
          <w:rFonts w:ascii="Times New Roman" w:hAnsi="Times New Roman"/>
          <w:sz w:val="28"/>
          <w:szCs w:val="28"/>
        </w:rPr>
      </w:pPr>
    </w:p>
    <w:p w:rsidR="00DA6513" w:rsidRPr="008B7A42" w:rsidRDefault="00DA6513" w:rsidP="008B7A4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DA6513" w:rsidRPr="008B7A42" w:rsidRDefault="00DA6513" w:rsidP="001A5DDF">
      <w:pPr>
        <w:pStyle w:val="BodyText"/>
        <w:rPr>
          <w:sz w:val="28"/>
          <w:szCs w:val="28"/>
          <w:lang w:eastAsia="en-GB"/>
        </w:rPr>
      </w:pPr>
    </w:p>
    <w:sectPr w:rsidR="00DA6513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513" w:rsidRDefault="00DA6513">
      <w:r>
        <w:separator/>
      </w:r>
    </w:p>
  </w:endnote>
  <w:endnote w:type="continuationSeparator" w:id="0">
    <w:p w:rsidR="00DA6513" w:rsidRDefault="00DA6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513" w:rsidRPr="00572698" w:rsidRDefault="00DA6513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513" w:rsidRDefault="00DA6513">
      <w:r>
        <w:separator/>
      </w:r>
    </w:p>
  </w:footnote>
  <w:footnote w:type="continuationSeparator" w:id="0">
    <w:p w:rsidR="00DA6513" w:rsidRDefault="00DA65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97D"/>
    <w:rsid w:val="000178DB"/>
    <w:rsid w:val="000221F7"/>
    <w:rsid w:val="00027847"/>
    <w:rsid w:val="00051ACB"/>
    <w:rsid w:val="00051F1F"/>
    <w:rsid w:val="00053F53"/>
    <w:rsid w:val="000677CA"/>
    <w:rsid w:val="00074BB2"/>
    <w:rsid w:val="000762FE"/>
    <w:rsid w:val="00086CCA"/>
    <w:rsid w:val="000940CB"/>
    <w:rsid w:val="000C4BD1"/>
    <w:rsid w:val="000C612F"/>
    <w:rsid w:val="000D7C8F"/>
    <w:rsid w:val="000E34EB"/>
    <w:rsid w:val="000F337D"/>
    <w:rsid w:val="0010393E"/>
    <w:rsid w:val="0011186E"/>
    <w:rsid w:val="00113015"/>
    <w:rsid w:val="001157E9"/>
    <w:rsid w:val="001239C4"/>
    <w:rsid w:val="0013299D"/>
    <w:rsid w:val="0014502E"/>
    <w:rsid w:val="00152715"/>
    <w:rsid w:val="001619F0"/>
    <w:rsid w:val="001636D1"/>
    <w:rsid w:val="0016428B"/>
    <w:rsid w:val="0016479F"/>
    <w:rsid w:val="00171974"/>
    <w:rsid w:val="001A024C"/>
    <w:rsid w:val="001A2A57"/>
    <w:rsid w:val="001A5DDF"/>
    <w:rsid w:val="001B3F9D"/>
    <w:rsid w:val="001B4C77"/>
    <w:rsid w:val="001B54C4"/>
    <w:rsid w:val="001C78B8"/>
    <w:rsid w:val="001D2FB8"/>
    <w:rsid w:val="001F7805"/>
    <w:rsid w:val="002042E4"/>
    <w:rsid w:val="00224B78"/>
    <w:rsid w:val="0022507D"/>
    <w:rsid w:val="0023196B"/>
    <w:rsid w:val="002372C5"/>
    <w:rsid w:val="00243227"/>
    <w:rsid w:val="002460BE"/>
    <w:rsid w:val="002706A5"/>
    <w:rsid w:val="0028399C"/>
    <w:rsid w:val="002843A0"/>
    <w:rsid w:val="002C4C3B"/>
    <w:rsid w:val="002D00C0"/>
    <w:rsid w:val="002E7BF8"/>
    <w:rsid w:val="002E7F26"/>
    <w:rsid w:val="002F16D9"/>
    <w:rsid w:val="003063CC"/>
    <w:rsid w:val="00317AF6"/>
    <w:rsid w:val="00321533"/>
    <w:rsid w:val="00327F02"/>
    <w:rsid w:val="003348FD"/>
    <w:rsid w:val="00336B53"/>
    <w:rsid w:val="00351A04"/>
    <w:rsid w:val="00355707"/>
    <w:rsid w:val="00362CBD"/>
    <w:rsid w:val="0037130D"/>
    <w:rsid w:val="003938A4"/>
    <w:rsid w:val="0039608B"/>
    <w:rsid w:val="003A0600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61E66"/>
    <w:rsid w:val="00473FC1"/>
    <w:rsid w:val="0048783C"/>
    <w:rsid w:val="004A00AF"/>
    <w:rsid w:val="004A0AE3"/>
    <w:rsid w:val="004B71AC"/>
    <w:rsid w:val="004C0221"/>
    <w:rsid w:val="004C2D98"/>
    <w:rsid w:val="004D6F0F"/>
    <w:rsid w:val="004E0A59"/>
    <w:rsid w:val="004E2E77"/>
    <w:rsid w:val="004E5BA0"/>
    <w:rsid w:val="005056BB"/>
    <w:rsid w:val="00507C84"/>
    <w:rsid w:val="00520DA9"/>
    <w:rsid w:val="00524742"/>
    <w:rsid w:val="00543107"/>
    <w:rsid w:val="00550BE9"/>
    <w:rsid w:val="00553803"/>
    <w:rsid w:val="00555329"/>
    <w:rsid w:val="005619BC"/>
    <w:rsid w:val="00562267"/>
    <w:rsid w:val="00572698"/>
    <w:rsid w:val="005813ED"/>
    <w:rsid w:val="00594A87"/>
    <w:rsid w:val="005A481E"/>
    <w:rsid w:val="005E00F1"/>
    <w:rsid w:val="005E13E6"/>
    <w:rsid w:val="005F39BF"/>
    <w:rsid w:val="00601956"/>
    <w:rsid w:val="006073D7"/>
    <w:rsid w:val="00610C83"/>
    <w:rsid w:val="00612B9A"/>
    <w:rsid w:val="00614158"/>
    <w:rsid w:val="0061758E"/>
    <w:rsid w:val="00625687"/>
    <w:rsid w:val="006273D3"/>
    <w:rsid w:val="0063489E"/>
    <w:rsid w:val="006505A6"/>
    <w:rsid w:val="00693BD2"/>
    <w:rsid w:val="006D2946"/>
    <w:rsid w:val="006D4EF4"/>
    <w:rsid w:val="006F504A"/>
    <w:rsid w:val="00702D74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B2266"/>
    <w:rsid w:val="007B2FBC"/>
    <w:rsid w:val="007B3687"/>
    <w:rsid w:val="007B3CB9"/>
    <w:rsid w:val="007B5B1A"/>
    <w:rsid w:val="007C5796"/>
    <w:rsid w:val="007D3909"/>
    <w:rsid w:val="007D439C"/>
    <w:rsid w:val="007D54FF"/>
    <w:rsid w:val="007E09E0"/>
    <w:rsid w:val="007E64E6"/>
    <w:rsid w:val="008017C8"/>
    <w:rsid w:val="00835694"/>
    <w:rsid w:val="00844E63"/>
    <w:rsid w:val="00850331"/>
    <w:rsid w:val="008555AD"/>
    <w:rsid w:val="00863263"/>
    <w:rsid w:val="0086613A"/>
    <w:rsid w:val="00891542"/>
    <w:rsid w:val="00891BA3"/>
    <w:rsid w:val="00893F08"/>
    <w:rsid w:val="008A236F"/>
    <w:rsid w:val="008B37DE"/>
    <w:rsid w:val="008B6244"/>
    <w:rsid w:val="008B638B"/>
    <w:rsid w:val="008B7A42"/>
    <w:rsid w:val="008E6862"/>
    <w:rsid w:val="008E7D40"/>
    <w:rsid w:val="009043BA"/>
    <w:rsid w:val="00922861"/>
    <w:rsid w:val="00924FC0"/>
    <w:rsid w:val="00930CF0"/>
    <w:rsid w:val="009555A2"/>
    <w:rsid w:val="00956835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E48B4"/>
    <w:rsid w:val="009E51C9"/>
    <w:rsid w:val="009F0BF1"/>
    <w:rsid w:val="009F49D5"/>
    <w:rsid w:val="00A04662"/>
    <w:rsid w:val="00A0501D"/>
    <w:rsid w:val="00A0777A"/>
    <w:rsid w:val="00A11A2F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927F1"/>
    <w:rsid w:val="00A94BBC"/>
    <w:rsid w:val="00AA4AD6"/>
    <w:rsid w:val="00AB13C8"/>
    <w:rsid w:val="00AB2B28"/>
    <w:rsid w:val="00AB5D00"/>
    <w:rsid w:val="00AB656D"/>
    <w:rsid w:val="00AC6F86"/>
    <w:rsid w:val="00AD456F"/>
    <w:rsid w:val="00AD5EC7"/>
    <w:rsid w:val="00AE018F"/>
    <w:rsid w:val="00AE62DD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C22A8"/>
    <w:rsid w:val="00BC5EE9"/>
    <w:rsid w:val="00BD3396"/>
    <w:rsid w:val="00BD5F5A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1BBE"/>
    <w:rsid w:val="00CC3858"/>
    <w:rsid w:val="00CC4694"/>
    <w:rsid w:val="00CD4D8F"/>
    <w:rsid w:val="00CE6A38"/>
    <w:rsid w:val="00CF3069"/>
    <w:rsid w:val="00CF60E2"/>
    <w:rsid w:val="00D01AC3"/>
    <w:rsid w:val="00D07D4C"/>
    <w:rsid w:val="00D16862"/>
    <w:rsid w:val="00D32492"/>
    <w:rsid w:val="00D329C7"/>
    <w:rsid w:val="00D335D6"/>
    <w:rsid w:val="00D33924"/>
    <w:rsid w:val="00D34140"/>
    <w:rsid w:val="00D3545F"/>
    <w:rsid w:val="00D3592B"/>
    <w:rsid w:val="00D36D9B"/>
    <w:rsid w:val="00D454FF"/>
    <w:rsid w:val="00D64275"/>
    <w:rsid w:val="00D646ED"/>
    <w:rsid w:val="00D64765"/>
    <w:rsid w:val="00D67596"/>
    <w:rsid w:val="00D7107A"/>
    <w:rsid w:val="00D729CD"/>
    <w:rsid w:val="00D74D39"/>
    <w:rsid w:val="00D76C5C"/>
    <w:rsid w:val="00D77173"/>
    <w:rsid w:val="00D87F75"/>
    <w:rsid w:val="00D96703"/>
    <w:rsid w:val="00DA6513"/>
    <w:rsid w:val="00DB0448"/>
    <w:rsid w:val="00DB2982"/>
    <w:rsid w:val="00DB4BEF"/>
    <w:rsid w:val="00DB7FC4"/>
    <w:rsid w:val="00DC78E2"/>
    <w:rsid w:val="00DD02C6"/>
    <w:rsid w:val="00DD6BE4"/>
    <w:rsid w:val="00DE2C01"/>
    <w:rsid w:val="00DE7472"/>
    <w:rsid w:val="00DE7C3D"/>
    <w:rsid w:val="00DF07E3"/>
    <w:rsid w:val="00DF69F4"/>
    <w:rsid w:val="00E2010C"/>
    <w:rsid w:val="00E270BF"/>
    <w:rsid w:val="00E42EBE"/>
    <w:rsid w:val="00E4348D"/>
    <w:rsid w:val="00E4511B"/>
    <w:rsid w:val="00E52FA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E01B2"/>
    <w:rsid w:val="00EF5D18"/>
    <w:rsid w:val="00F058A6"/>
    <w:rsid w:val="00F06BD2"/>
    <w:rsid w:val="00F1026E"/>
    <w:rsid w:val="00F114D2"/>
    <w:rsid w:val="00F125B9"/>
    <w:rsid w:val="00F175CA"/>
    <w:rsid w:val="00F23898"/>
    <w:rsid w:val="00F2592C"/>
    <w:rsid w:val="00F25DE8"/>
    <w:rsid w:val="00F26AEA"/>
    <w:rsid w:val="00F36D4B"/>
    <w:rsid w:val="00F41D20"/>
    <w:rsid w:val="00F46003"/>
    <w:rsid w:val="00F46E1C"/>
    <w:rsid w:val="00F5453F"/>
    <w:rsid w:val="00F6085A"/>
    <w:rsid w:val="00F655B7"/>
    <w:rsid w:val="00F7058F"/>
    <w:rsid w:val="00F770B7"/>
    <w:rsid w:val="00F83A52"/>
    <w:rsid w:val="00F84329"/>
    <w:rsid w:val="00F86CC3"/>
    <w:rsid w:val="00F94944"/>
    <w:rsid w:val="00F96293"/>
    <w:rsid w:val="00FB0B62"/>
    <w:rsid w:val="00FB66D2"/>
    <w:rsid w:val="00FC4CFB"/>
    <w:rsid w:val="00FD4348"/>
    <w:rsid w:val="00FF08F3"/>
    <w:rsid w:val="00FF6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81358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B7A4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05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5803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0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5808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05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5806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05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5804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05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5802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0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5805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05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8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8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5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05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8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8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8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5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058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8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8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8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8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136</TotalTime>
  <Pages>21</Pages>
  <Words>3324</Words>
  <Characters>18953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107</cp:revision>
  <cp:lastPrinted>2012-01-25T09:11:00Z</cp:lastPrinted>
  <dcterms:created xsi:type="dcterms:W3CDTF">2012-01-25T11:37:00Z</dcterms:created>
  <dcterms:modified xsi:type="dcterms:W3CDTF">2013-01-22T07:48:00Z</dcterms:modified>
</cp:coreProperties>
</file>